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9E09A" w14:textId="77777777" w:rsidR="00921ADD" w:rsidRDefault="00921ADD" w:rsidP="00921AD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Thomas NEWMAN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40CA1A75" w14:textId="77777777" w:rsidR="00921ADD" w:rsidRDefault="00921ADD" w:rsidP="00921AD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Mounted archer.</w:t>
      </w:r>
    </w:p>
    <w:p w14:paraId="2465E248" w14:textId="77777777" w:rsidR="00921ADD" w:rsidRDefault="00921ADD" w:rsidP="00921AD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3A6AD95" w14:textId="77777777" w:rsidR="00921ADD" w:rsidRDefault="00921ADD" w:rsidP="00921AD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C5E2DA1" w14:textId="77777777" w:rsidR="00921ADD" w:rsidRDefault="00921ADD" w:rsidP="00921AD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1404</w:t>
      </w:r>
      <w:r>
        <w:rPr>
          <w:rFonts w:cs="Times New Roman"/>
          <w:color w:val="282B30"/>
          <w:szCs w:val="24"/>
          <w:shd w:val="clear" w:color="auto" w:fill="FFFFFF"/>
        </w:rPr>
        <w:tab/>
        <w:t>He served in Wales under the command of Sir Rustin de Villeneuve(q.v.).</w:t>
      </w:r>
    </w:p>
    <w:p w14:paraId="2409671C" w14:textId="77777777" w:rsidR="00921ADD" w:rsidRDefault="00921ADD" w:rsidP="00921ADD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C47/2/49/19, m1,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17C56D0C" w14:textId="77777777" w:rsidR="00921ADD" w:rsidRDefault="00921ADD" w:rsidP="00921ADD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0BF530F7" w14:textId="77777777" w:rsidR="00921ADD" w:rsidRDefault="00921ADD" w:rsidP="00921AD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86431C5" w14:textId="77777777" w:rsidR="00921ADD" w:rsidRDefault="00921ADD" w:rsidP="00921AD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6D63BB2" w14:textId="77777777" w:rsidR="00921ADD" w:rsidRDefault="00921ADD" w:rsidP="00921AD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4 January 2023</w:t>
      </w:r>
    </w:p>
    <w:p w14:paraId="7344B2B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65D50" w14:textId="77777777" w:rsidR="00921ADD" w:rsidRDefault="00921ADD" w:rsidP="009139A6">
      <w:r>
        <w:separator/>
      </w:r>
    </w:p>
  </w:endnote>
  <w:endnote w:type="continuationSeparator" w:id="0">
    <w:p w14:paraId="4125262D" w14:textId="77777777" w:rsidR="00921ADD" w:rsidRDefault="00921AD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46CF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53E1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EDA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9CB1D" w14:textId="77777777" w:rsidR="00921ADD" w:rsidRDefault="00921ADD" w:rsidP="009139A6">
      <w:r>
        <w:separator/>
      </w:r>
    </w:p>
  </w:footnote>
  <w:footnote w:type="continuationSeparator" w:id="0">
    <w:p w14:paraId="6A1E77DD" w14:textId="77777777" w:rsidR="00921ADD" w:rsidRDefault="00921AD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DE69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6B8E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4233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ADD"/>
    <w:rsid w:val="000666E0"/>
    <w:rsid w:val="002510B7"/>
    <w:rsid w:val="005C130B"/>
    <w:rsid w:val="00826F5C"/>
    <w:rsid w:val="009139A6"/>
    <w:rsid w:val="00921ADD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A5AE1"/>
  <w15:chartTrackingRefBased/>
  <w15:docId w15:val="{FD63FB13-64E9-4198-BEE6-A3695B7E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2023-02-19T19:42:00Z</dcterms:created>
  <dcterms:modified xsi:type="dcterms:W3CDTF">2023-02-19T19:42:00Z</dcterms:modified>
</cp:coreProperties>
</file>